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BC7" w:rsidRPr="00A262DE" w:rsidRDefault="008C6BC7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Практическая работа №8</w:t>
      </w:r>
    </w:p>
    <w:p w:rsidR="008C6BC7" w:rsidRPr="00176CB2" w:rsidRDefault="008C6BC7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Открытая прокладка плоского провода</w:t>
      </w:r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8C6BC7" w:rsidRPr="00176CB2" w:rsidRDefault="008C6BC7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8C6BC7" w:rsidRDefault="008C6BC7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Разработать технологический процесс открытой прокладки плоского провода и </w:t>
      </w:r>
      <w:r w:rsidRPr="00591F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выполнить прокладку плоского провода.</w:t>
      </w:r>
    </w:p>
    <w:p w:rsidR="008C6BC7" w:rsidRPr="004F3487" w:rsidRDefault="008C6BC7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8C6BC7" w:rsidRPr="004F3487" w:rsidRDefault="008C6BC7" w:rsidP="004F3487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 АППВ -2*2,5;А ППВ-3*2,5, монтерский нож, ножницы, пластмассовые скобы, жесть, деревянная панель, изоляционная лента</w:t>
      </w:r>
    </w:p>
    <w:p w:rsidR="008C6BC7" w:rsidRPr="004F3487" w:rsidRDefault="008C6BC7" w:rsidP="004F3487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8C6BC7" w:rsidRPr="00176CB2" w:rsidRDefault="008C6BC7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8C6BC7" w:rsidRDefault="008C6BC7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 w:rsidRPr="00176CB2">
        <w:rPr>
          <w:rFonts w:ascii="Times New Roman" w:hAnsi="Times New Roman"/>
          <w:sz w:val="28"/>
          <w:szCs w:val="28"/>
        </w:rPr>
        <w:t xml:space="preserve">Лабораторная работа направлена на получение умений и навыков по разработке технологического процесса на </w:t>
      </w:r>
      <w:r>
        <w:rPr>
          <w:rFonts w:ascii="Times New Roman" w:hAnsi="Times New Roman"/>
          <w:sz w:val="28"/>
          <w:szCs w:val="28"/>
        </w:rPr>
        <w:t>электромонтажные работы и  выполнения таких видов  работ как прокладка проводов и кабелей.</w:t>
      </w:r>
    </w:p>
    <w:p w:rsidR="008C6BC7" w:rsidRDefault="008C6BC7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8C6BC7" w:rsidRPr="00176CB2" w:rsidRDefault="008C6BC7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>Требования к результатам выполнения лабораторной работы:</w:t>
      </w:r>
    </w:p>
    <w:p w:rsidR="008C6BC7" w:rsidRDefault="008C6BC7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8C6BC7" w:rsidRDefault="008C6BC7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открытой прокладки плоского провода.</w:t>
      </w:r>
    </w:p>
    <w:p w:rsidR="008C6BC7" w:rsidRDefault="008C6BC7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выводов о причинах допущенных дефектов и предложенных мер по устранению дефектов.</w:t>
      </w:r>
    </w:p>
    <w:p w:rsidR="008C6BC7" w:rsidRDefault="008C6BC7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8C6BC7" w:rsidRPr="00CC024B" w:rsidRDefault="008C6BC7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8C6BC7" w:rsidRDefault="008C6BC7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8C6BC7" w:rsidRDefault="008C6BC7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технологический процесс на выполнение открытой прокладки плоского провода</w:t>
      </w:r>
    </w:p>
    <w:p w:rsidR="008C6BC7" w:rsidRDefault="008C6BC7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Выполнить </w:t>
      </w:r>
      <w:r>
        <w:rPr>
          <w:rFonts w:ascii="Times New Roman" w:hAnsi="Times New Roman"/>
          <w:sz w:val="28"/>
          <w:szCs w:val="28"/>
        </w:rPr>
        <w:t>открытую прокладку плоского провода</w:t>
      </w:r>
    </w:p>
    <w:p w:rsidR="008C6BC7" w:rsidRPr="00476FB4" w:rsidRDefault="008C6BC7" w:rsidP="00600C9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8C6BC7" w:rsidRPr="00476FB4" w:rsidRDefault="008C6BC7" w:rsidP="00FD2015">
      <w:pPr>
        <w:pStyle w:val="NormalWeb"/>
        <w:numPr>
          <w:ilvl w:val="0"/>
          <w:numId w:val="1"/>
        </w:numPr>
        <w:rPr>
          <w:rFonts w:ascii="Arial" w:hAnsi="Arial" w:cs="Arial"/>
        </w:rPr>
      </w:pPr>
      <w:r w:rsidRPr="002F6420">
        <w:rPr>
          <w:b/>
          <w:sz w:val="28"/>
          <w:szCs w:val="28"/>
        </w:rPr>
        <w:t>Теоретические сведения.</w:t>
      </w:r>
    </w:p>
    <w:p w:rsidR="008C6BC7" w:rsidRPr="00A262DE" w:rsidRDefault="008C6BC7" w:rsidP="00A262DE">
      <w:pPr>
        <w:pStyle w:val="ListParagraph"/>
        <w:spacing w:before="100" w:beforeAutospacing="1" w:after="100" w:afterAutospacing="1" w:line="240" w:lineRule="auto"/>
        <w:ind w:left="357" w:firstLine="709"/>
        <w:rPr>
          <w:rFonts w:ascii="Times New Roman" w:hAnsi="Times New Roman"/>
          <w:sz w:val="28"/>
          <w:szCs w:val="28"/>
        </w:rPr>
      </w:pPr>
      <w:r w:rsidRPr="00A262DE">
        <w:rPr>
          <w:rFonts w:ascii="Times New Roman" w:hAnsi="Times New Roman"/>
          <w:sz w:val="28"/>
          <w:szCs w:val="28"/>
        </w:rPr>
        <w:t xml:space="preserve">Открытая проводка плоских проводов типа АПР, АППВ, АПРВ по сгораемым основаниям выполняется по слою листового асбеста толщиной не менее 3мм, выступающей с каждой стороны провода не менее чем на 5мм. </w:t>
      </w:r>
    </w:p>
    <w:p w:rsidR="008C6BC7" w:rsidRPr="00A262DE" w:rsidRDefault="008C6BC7" w:rsidP="00A262DE">
      <w:pPr>
        <w:pStyle w:val="ListParagraph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250DB7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Рис.1." style="width:96.75pt;height:130.5pt;visibility:visible">
            <v:imagedata r:id="rId5" o:title=""/>
          </v:shape>
        </w:pict>
      </w:r>
    </w:p>
    <w:p w:rsidR="008C6BC7" w:rsidRPr="00A262DE" w:rsidRDefault="008C6BC7" w:rsidP="007E7D4B">
      <w:pPr>
        <w:pStyle w:val="ListParagraph"/>
        <w:spacing w:before="100" w:beforeAutospacing="1" w:after="100" w:afterAutospacing="1" w:line="240" w:lineRule="auto"/>
        <w:ind w:left="357" w:firstLine="709"/>
        <w:rPr>
          <w:rFonts w:ascii="Times New Roman" w:hAnsi="Times New Roman"/>
          <w:sz w:val="28"/>
          <w:szCs w:val="28"/>
        </w:rPr>
      </w:pPr>
      <w:r w:rsidRPr="00A262DE">
        <w:rPr>
          <w:rFonts w:ascii="Times New Roman" w:hAnsi="Times New Roman"/>
          <w:sz w:val="28"/>
          <w:szCs w:val="28"/>
        </w:rPr>
        <w:t xml:space="preserve">Асбестовые прокладки крепят до начала монтажа проводов гвоздями через 200 - 250мм в шахматном порядке. При прокладке нескольких групп проводов полоска может быть общей, с учетом расстояния между проводами каждой группы не менее 5мм. Для крепления проводов применяют полоски из жести шириной 10мм и толщиной 0,3 - 0,5мм, прикрепляемые по слою асбеста. Между металлической полоской и проводом укладывают из электроизоляционного картона прокладку, выступающую за края полоски на 1,5-2мм. При креплении провода металлическая полоска с прокладкой должна плотно обхватывать поверхность предварительно натянутого провода. </w:t>
      </w:r>
    </w:p>
    <w:p w:rsidR="008C6BC7" w:rsidRPr="00A262DE" w:rsidRDefault="008C6BC7" w:rsidP="007E7D4B">
      <w:pPr>
        <w:pStyle w:val="ListParagraph"/>
        <w:spacing w:before="100" w:beforeAutospacing="1" w:after="0" w:line="240" w:lineRule="auto"/>
        <w:ind w:left="357" w:firstLine="709"/>
        <w:rPr>
          <w:rFonts w:ascii="Times New Roman" w:hAnsi="Times New Roman"/>
          <w:sz w:val="28"/>
          <w:szCs w:val="28"/>
        </w:rPr>
      </w:pPr>
      <w:r w:rsidRPr="00A262DE">
        <w:rPr>
          <w:rFonts w:ascii="Times New Roman" w:hAnsi="Times New Roman"/>
          <w:sz w:val="28"/>
          <w:szCs w:val="28"/>
        </w:rPr>
        <w:t xml:space="preserve">В настоящее время в продаже имеются пластмассовые изделия, предназначенные для крепления плоского провода различного сечения. Ими можно заменить жестяные полоски. Удобство применения пластиковых хомутиков заключается в том, что крепить их можно как на гвозди, так и на клей марки БМК-5К. </w:t>
      </w:r>
    </w:p>
    <w:p w:rsidR="008C6BC7" w:rsidRDefault="008C6BC7" w:rsidP="007E7D4B">
      <w:pPr>
        <w:pStyle w:val="NormalWeb"/>
        <w:spacing w:before="0" w:beforeAutospacing="0" w:after="0" w:afterAutospacing="0"/>
        <w:ind w:left="340" w:firstLine="709"/>
        <w:jc w:val="both"/>
        <w:rPr>
          <w:sz w:val="28"/>
          <w:szCs w:val="28"/>
        </w:rPr>
      </w:pPr>
      <w:r w:rsidRPr="00A262DE">
        <w:rPr>
          <w:sz w:val="28"/>
          <w:szCs w:val="28"/>
        </w:rPr>
        <w:t>Концы провода, вводимые в ответвительные коробки или в коробки установочных устройств, откусываются с запасом в 65-</w:t>
      </w:r>
      <w:smartTag w:uri="urn:schemas-microsoft-com:office:smarttags" w:element="metricconverter">
        <w:smartTagPr>
          <w:attr w:name="ProductID" w:val="75 мм"/>
        </w:smartTagPr>
        <w:r w:rsidRPr="00A262DE">
          <w:rPr>
            <w:sz w:val="28"/>
            <w:szCs w:val="28"/>
          </w:rPr>
          <w:t>75 мм</w:t>
        </w:r>
      </w:smartTag>
      <w:r w:rsidRPr="00A262DE">
        <w:rPr>
          <w:sz w:val="28"/>
          <w:szCs w:val="28"/>
        </w:rPr>
        <w:t>, что обеспечивает возможность повторного соединения жил и удобной замены розетки, выключателя. В коробку провода вводятся так, чтобы вырезанный в них участок разделительного основания не выходил из коробки. Жилы проводов соединяются в коробках, оголенные концы жил изолируются липкой лентой. Изолированные концы проводов укладываются в коробках таким образом, чтобы они между собой не соприкасались. Концы проводов у ввода в коробку закрепляются на стене на расстоянии 50мм от коробки.</w:t>
      </w:r>
    </w:p>
    <w:p w:rsidR="008C6BC7" w:rsidRPr="007E7D4B" w:rsidRDefault="008C6BC7" w:rsidP="007E7D4B">
      <w:pPr>
        <w:pStyle w:val="NormalWeb"/>
        <w:spacing w:before="0" w:beforeAutospacing="0"/>
        <w:ind w:left="340" w:firstLine="709"/>
        <w:jc w:val="both"/>
        <w:rPr>
          <w:sz w:val="28"/>
          <w:szCs w:val="28"/>
        </w:rPr>
      </w:pPr>
      <w:r w:rsidRPr="00A262DE">
        <w:rPr>
          <w:sz w:val="28"/>
          <w:szCs w:val="28"/>
        </w:rPr>
        <w:t xml:space="preserve"> </w:t>
      </w:r>
      <w:r w:rsidRPr="007E7D4B">
        <w:rPr>
          <w:sz w:val="28"/>
          <w:szCs w:val="28"/>
        </w:rPr>
        <w:t>Если заготовку проводок производят непосредственно на месте монтажа, работы ведут вручную в такой последовательности. Выправляют вначале провода, протягивая их через специ</w:t>
      </w:r>
      <w:r w:rsidRPr="007E7D4B">
        <w:rPr>
          <w:sz w:val="28"/>
          <w:szCs w:val="28"/>
        </w:rPr>
        <w:softHyphen/>
        <w:t>альное выпрямительное устройство или рукавицу, наде</w:t>
      </w:r>
      <w:r w:rsidRPr="007E7D4B">
        <w:rPr>
          <w:sz w:val="28"/>
          <w:szCs w:val="28"/>
        </w:rPr>
        <w:softHyphen/>
        <w:t>ваемую на руку, но без применения больших усилий, чтобы не сдвинуть оболочку провода с жилы. Отрезают мерные отрезки проводов по отдельным участкам в соответствии с разметкой и прокладывают их, начиная с ближайшей к групповому щитку ответвительной короб</w:t>
      </w:r>
      <w:r w:rsidRPr="007E7D4B">
        <w:rPr>
          <w:sz w:val="28"/>
          <w:szCs w:val="28"/>
        </w:rPr>
        <w:softHyphen/>
        <w:t xml:space="preserve">ки. Вырезают на концах провода разъединительную пленку на длине </w:t>
      </w:r>
      <w:smartTag w:uri="urn:schemas-microsoft-com:office:smarttags" w:element="metricconverter">
        <w:smartTagPr>
          <w:attr w:name="ProductID" w:val="75 мм"/>
        </w:smartTagPr>
        <w:r w:rsidRPr="007E7D4B">
          <w:rPr>
            <w:sz w:val="28"/>
            <w:szCs w:val="28"/>
          </w:rPr>
          <w:t>75 мм</w:t>
        </w:r>
      </w:smartTag>
      <w:r w:rsidRPr="007E7D4B">
        <w:rPr>
          <w:sz w:val="28"/>
          <w:szCs w:val="28"/>
        </w:rPr>
        <w:t>, а у трехжильных проводов разрезают также  перемычку  между  второй  и  третьей жилой, после чего вводят концы провода в коробку.</w:t>
      </w:r>
    </w:p>
    <w:p w:rsidR="008C6BC7" w:rsidRPr="007E7D4B" w:rsidRDefault="008C6BC7" w:rsidP="007E7D4B">
      <w:pPr>
        <w:pStyle w:val="NormalWeb"/>
        <w:jc w:val="both"/>
        <w:rPr>
          <w:sz w:val="28"/>
          <w:szCs w:val="28"/>
        </w:rPr>
      </w:pPr>
      <w:r w:rsidRPr="007E7D4B">
        <w:rPr>
          <w:sz w:val="28"/>
          <w:szCs w:val="28"/>
        </w:rPr>
        <w:t> </w:t>
      </w:r>
    </w:p>
    <w:p w:rsidR="008C6BC7" w:rsidRPr="007E7D4B" w:rsidRDefault="008C6BC7" w:rsidP="007E7D4B">
      <w:pPr>
        <w:pStyle w:val="NormalWeb"/>
        <w:rPr>
          <w:sz w:val="28"/>
          <w:szCs w:val="28"/>
        </w:rPr>
      </w:pPr>
      <w:r w:rsidRPr="00250DB7">
        <w:rPr>
          <w:noProof/>
          <w:sz w:val="28"/>
          <w:szCs w:val="28"/>
        </w:rPr>
        <w:pict>
          <v:shape id="Рисунок 3" o:spid="_x0000_i1026" type="#_x0000_t75" alt="Изгибание плоских   проводов" style="width:221.25pt;height:173.25pt;visibility:visible">
            <v:imagedata r:id="rId6" o:title=""/>
          </v:shape>
        </w:pict>
      </w:r>
    </w:p>
    <w:p w:rsidR="008C6BC7" w:rsidRPr="007E7D4B" w:rsidRDefault="008C6BC7" w:rsidP="007E7D4B">
      <w:pPr>
        <w:pStyle w:val="NormalWeb"/>
        <w:jc w:val="both"/>
        <w:rPr>
          <w:sz w:val="28"/>
          <w:szCs w:val="28"/>
        </w:rPr>
      </w:pPr>
      <w:r w:rsidRPr="007E7D4B">
        <w:rPr>
          <w:sz w:val="28"/>
          <w:szCs w:val="28"/>
        </w:rPr>
        <w:t> </w:t>
      </w:r>
    </w:p>
    <w:p w:rsidR="008C6BC7" w:rsidRPr="007E7D4B" w:rsidRDefault="008C6BC7" w:rsidP="007E7D4B">
      <w:pPr>
        <w:pStyle w:val="NormalWeb"/>
        <w:jc w:val="center"/>
        <w:rPr>
          <w:sz w:val="28"/>
          <w:szCs w:val="28"/>
        </w:rPr>
      </w:pPr>
      <w:r w:rsidRPr="007E7D4B">
        <w:rPr>
          <w:rStyle w:val="Emphasis"/>
          <w:sz w:val="28"/>
          <w:szCs w:val="28"/>
        </w:rPr>
        <w:t xml:space="preserve">Рис. </w:t>
      </w:r>
      <w:r>
        <w:rPr>
          <w:rStyle w:val="Emphasis"/>
          <w:sz w:val="28"/>
          <w:szCs w:val="28"/>
        </w:rPr>
        <w:t>1</w:t>
      </w:r>
      <w:r w:rsidRPr="007E7D4B">
        <w:rPr>
          <w:rStyle w:val="Emphasis"/>
          <w:sz w:val="28"/>
          <w:szCs w:val="28"/>
        </w:rPr>
        <w:t>. Изгибание плоских про</w:t>
      </w:r>
      <w:r w:rsidRPr="007E7D4B">
        <w:rPr>
          <w:rStyle w:val="Emphasis"/>
          <w:sz w:val="28"/>
          <w:szCs w:val="28"/>
        </w:rPr>
        <w:softHyphen/>
        <w:t xml:space="preserve">водов </w:t>
      </w:r>
    </w:p>
    <w:p w:rsidR="008C6BC7" w:rsidRPr="007E7D4B" w:rsidRDefault="008C6BC7" w:rsidP="007E7D4B">
      <w:pPr>
        <w:pStyle w:val="NormalWeb"/>
        <w:jc w:val="both"/>
        <w:rPr>
          <w:sz w:val="28"/>
          <w:szCs w:val="28"/>
        </w:rPr>
      </w:pPr>
      <w:r w:rsidRPr="007E7D4B">
        <w:rPr>
          <w:sz w:val="28"/>
          <w:szCs w:val="28"/>
        </w:rPr>
        <w:t> </w:t>
      </w:r>
    </w:p>
    <w:p w:rsidR="008C6BC7" w:rsidRPr="007E7D4B" w:rsidRDefault="008C6BC7" w:rsidP="007E7D4B">
      <w:pPr>
        <w:pStyle w:val="NormalWeb"/>
        <w:jc w:val="both"/>
        <w:rPr>
          <w:sz w:val="28"/>
          <w:szCs w:val="28"/>
        </w:rPr>
      </w:pPr>
      <w:r w:rsidRPr="007E7D4B">
        <w:rPr>
          <w:sz w:val="28"/>
          <w:szCs w:val="28"/>
        </w:rPr>
        <w:t>При изгибании плоских проводов на ребро (напри</w:t>
      </w:r>
      <w:r w:rsidRPr="007E7D4B">
        <w:rPr>
          <w:sz w:val="28"/>
          <w:szCs w:val="28"/>
        </w:rPr>
        <w:softHyphen/>
        <w:t xml:space="preserve">мер, при повороте трассы на 90° в плоскости стены) предварительно вырезают разделительные пленки между жилами на длине 40 — </w:t>
      </w:r>
      <w:smartTag w:uri="urn:schemas-microsoft-com:office:smarttags" w:element="metricconverter">
        <w:smartTagPr>
          <w:attr w:name="ProductID" w:val="60 мм"/>
        </w:smartTagPr>
        <w:r w:rsidRPr="007E7D4B">
          <w:rPr>
            <w:sz w:val="28"/>
            <w:szCs w:val="28"/>
          </w:rPr>
          <w:t>60 мм</w:t>
        </w:r>
      </w:smartTag>
      <w:r w:rsidRPr="007E7D4B">
        <w:rPr>
          <w:sz w:val="28"/>
          <w:szCs w:val="28"/>
        </w:rPr>
        <w:t xml:space="preserve"> (в зависимости от сечения и количества жил в проводе) в месте из</w:t>
      </w:r>
      <w:r w:rsidRPr="007E7D4B">
        <w:rPr>
          <w:sz w:val="28"/>
          <w:szCs w:val="28"/>
        </w:rPr>
        <w:softHyphen/>
        <w:t xml:space="preserve">гиба; отводят одну жилу полупетлей внутрь угла (рис. </w:t>
      </w:r>
      <w:r>
        <w:rPr>
          <w:sz w:val="28"/>
          <w:szCs w:val="28"/>
        </w:rPr>
        <w:t>1</w:t>
      </w:r>
      <w:r w:rsidRPr="007E7D4B">
        <w:rPr>
          <w:sz w:val="28"/>
          <w:szCs w:val="28"/>
        </w:rPr>
        <w:t>). Вырезав пленку, выгибают провод в местах поворота. Прокладывают и закрепляют провода по прямолинейному участку или до места поворота трассы.</w:t>
      </w:r>
    </w:p>
    <w:p w:rsidR="008C6BC7" w:rsidRPr="00A262DE" w:rsidRDefault="008C6BC7" w:rsidP="007E7D4B">
      <w:pPr>
        <w:pStyle w:val="ListParagraph"/>
        <w:spacing w:before="100" w:beforeAutospacing="1" w:after="100" w:afterAutospacing="1" w:line="240" w:lineRule="auto"/>
        <w:ind w:left="357" w:firstLine="709"/>
        <w:rPr>
          <w:rFonts w:ascii="Times New Roman" w:hAnsi="Times New Roman"/>
          <w:sz w:val="28"/>
          <w:szCs w:val="28"/>
        </w:rPr>
      </w:pPr>
    </w:p>
    <w:p w:rsidR="008C6BC7" w:rsidRPr="00701C67" w:rsidRDefault="008C6BC7" w:rsidP="0039269C">
      <w:pPr>
        <w:spacing w:after="0" w:line="240" w:lineRule="auto"/>
        <w:rPr>
          <w:sz w:val="28"/>
          <w:szCs w:val="28"/>
        </w:rPr>
      </w:pPr>
    </w:p>
    <w:p w:rsidR="008C6BC7" w:rsidRPr="00381632" w:rsidRDefault="008C6BC7" w:rsidP="00F95809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отчёта</w:t>
      </w:r>
    </w:p>
    <w:p w:rsidR="008C6BC7" w:rsidRDefault="008C6BC7" w:rsidP="00F95809">
      <w:pPr>
        <w:pStyle w:val="ListParagrap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8C6BC7" w:rsidRDefault="008C6BC7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8C6BC7" w:rsidRDefault="008C6BC7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8C6BC7" w:rsidRDefault="008C6BC7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8C6BC7" w:rsidRDefault="008C6BC7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Разработанный технологический процесс на  открытую прокладку плоского провода</w:t>
      </w:r>
    </w:p>
    <w:p w:rsidR="008C6BC7" w:rsidRDefault="008C6BC7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18"/>
        <w:gridCol w:w="3402"/>
        <w:gridCol w:w="3651"/>
      </w:tblGrid>
      <w:tr w:rsidR="008C6BC7" w:rsidRPr="00250DB7" w:rsidTr="006B6F59">
        <w:tc>
          <w:tcPr>
            <w:tcW w:w="2518" w:type="dxa"/>
          </w:tcPr>
          <w:p w:rsidR="008C6BC7" w:rsidRPr="00250DB7" w:rsidRDefault="008C6BC7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0DB7"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</w:tcPr>
          <w:p w:rsidR="008C6BC7" w:rsidRPr="00250DB7" w:rsidRDefault="008C6BC7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0DB7"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</w:tcPr>
          <w:p w:rsidR="008C6BC7" w:rsidRPr="00250DB7" w:rsidRDefault="008C6BC7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0DB7"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8C6BC7" w:rsidRPr="00250DB7" w:rsidTr="006B6F59">
        <w:tc>
          <w:tcPr>
            <w:tcW w:w="2518" w:type="dxa"/>
          </w:tcPr>
          <w:p w:rsidR="008C6BC7" w:rsidRPr="00250DB7" w:rsidRDefault="008C6BC7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C6BC7" w:rsidRPr="00250DB7" w:rsidRDefault="008C6BC7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8C6BC7" w:rsidRPr="00250DB7" w:rsidRDefault="008C6BC7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BC7" w:rsidRDefault="008C6BC7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8C6BC7" w:rsidRDefault="008C6BC7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  о результатах выполненной работы (при наличии  дефектов указать причины допущенных дефектов и меры по устранению дефектов).</w:t>
      </w:r>
    </w:p>
    <w:p w:rsidR="008C6BC7" w:rsidRDefault="008C6BC7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8C6BC7" w:rsidRPr="002C5E4B" w:rsidRDefault="008C6BC7" w:rsidP="00F95809">
      <w:pPr>
        <w:pStyle w:val="ListParagraph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8C6BC7" w:rsidRDefault="008C6BC7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Какие провода относятся к плоским</w:t>
      </w:r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8C6BC7" w:rsidRDefault="008C6BC7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прокладывают плоский  провод по сгораемому основанию</w:t>
      </w:r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8C6BC7" w:rsidRPr="000D0A50" w:rsidRDefault="008C6BC7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крепят плоский провод при открытой прокладке</w:t>
      </w:r>
      <w:r w:rsidRPr="000D0A50">
        <w:rPr>
          <w:rFonts w:ascii="Times New Roman" w:hAnsi="Times New Roman"/>
          <w:bCs/>
          <w:sz w:val="28"/>
          <w:szCs w:val="28"/>
        </w:rPr>
        <w:t>?</w:t>
      </w:r>
    </w:p>
    <w:p w:rsidR="008C6BC7" w:rsidRDefault="008C6BC7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Как выполняется изгибание плоского провода?</w:t>
      </w:r>
    </w:p>
    <w:p w:rsidR="008C6BC7" w:rsidRDefault="008C6BC7" w:rsidP="00AA3966">
      <w:pPr>
        <w:pStyle w:val="ListParagraph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8C6BC7" w:rsidRDefault="008C6BC7" w:rsidP="00235F59">
      <w:pPr>
        <w:pStyle w:val="ListParagraph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8C6BC7" w:rsidRDefault="008C6BC7" w:rsidP="00F95809">
      <w:pPr>
        <w:pStyle w:val="ListParagraph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8C6BC7" w:rsidRPr="00CD6860" w:rsidRDefault="008C6BC7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Нестеренко В. Н., Мысьянов А. М. Технология электромонтажных работ.- М.: Академия, 2005г.-592с.</w:t>
      </w:r>
    </w:p>
    <w:p w:rsidR="008C6BC7" w:rsidRPr="00CD6860" w:rsidRDefault="008C6BC7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Сибикин Ю. Д</w:t>
      </w:r>
      <w:r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М.:Академия, 2009г.-336с.</w:t>
      </w:r>
    </w:p>
    <w:p w:rsidR="008C6BC7" w:rsidRPr="00CD6860" w:rsidRDefault="008C6BC7" w:rsidP="002D6860">
      <w:p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</w:p>
    <w:p w:rsidR="008C6BC7" w:rsidRDefault="008C6BC7" w:rsidP="00235F59">
      <w:pPr>
        <w:pStyle w:val="NormalWeb"/>
      </w:pPr>
      <w:r>
        <w:t xml:space="preserve"> </w:t>
      </w:r>
    </w:p>
    <w:sectPr w:rsidR="008C6BC7" w:rsidSect="004B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152438D1"/>
    <w:multiLevelType w:val="hybridMultilevel"/>
    <w:tmpl w:val="69F41A24"/>
    <w:lvl w:ilvl="0" w:tplc="88AEE504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FE54603"/>
    <w:multiLevelType w:val="hybridMultilevel"/>
    <w:tmpl w:val="BCB61A82"/>
    <w:lvl w:ilvl="0" w:tplc="4C4A1B7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5809"/>
    <w:rsid w:val="00063573"/>
    <w:rsid w:val="00086917"/>
    <w:rsid w:val="000D0A50"/>
    <w:rsid w:val="000F05B9"/>
    <w:rsid w:val="00176CB2"/>
    <w:rsid w:val="001A1BEE"/>
    <w:rsid w:val="00235F59"/>
    <w:rsid w:val="00250DB7"/>
    <w:rsid w:val="00294476"/>
    <w:rsid w:val="002C5E4B"/>
    <w:rsid w:val="002D6860"/>
    <w:rsid w:val="002F6420"/>
    <w:rsid w:val="00381632"/>
    <w:rsid w:val="0039269C"/>
    <w:rsid w:val="003B7E00"/>
    <w:rsid w:val="00450B80"/>
    <w:rsid w:val="00453220"/>
    <w:rsid w:val="00476FB4"/>
    <w:rsid w:val="004B4C45"/>
    <w:rsid w:val="004D1D05"/>
    <w:rsid w:val="004F3487"/>
    <w:rsid w:val="00591F04"/>
    <w:rsid w:val="00600C99"/>
    <w:rsid w:val="00656C94"/>
    <w:rsid w:val="006B141E"/>
    <w:rsid w:val="006B4AC5"/>
    <w:rsid w:val="006B6F59"/>
    <w:rsid w:val="00701C67"/>
    <w:rsid w:val="00795D0F"/>
    <w:rsid w:val="00796E4C"/>
    <w:rsid w:val="007E7D4B"/>
    <w:rsid w:val="00842A9B"/>
    <w:rsid w:val="008C6BC7"/>
    <w:rsid w:val="00923691"/>
    <w:rsid w:val="00A262DE"/>
    <w:rsid w:val="00A960B7"/>
    <w:rsid w:val="00AA3966"/>
    <w:rsid w:val="00C13343"/>
    <w:rsid w:val="00C15616"/>
    <w:rsid w:val="00C4302C"/>
    <w:rsid w:val="00CC024B"/>
    <w:rsid w:val="00CD6860"/>
    <w:rsid w:val="00D0369B"/>
    <w:rsid w:val="00EE4F69"/>
    <w:rsid w:val="00F52177"/>
    <w:rsid w:val="00F95809"/>
    <w:rsid w:val="00FC6DA8"/>
    <w:rsid w:val="00FD2015"/>
    <w:rsid w:val="00FE021A"/>
    <w:rsid w:val="00FF1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45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1BEE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rsid w:val="00F958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580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F95809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F95809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600C99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192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172</TotalTime>
  <Pages>4</Pages>
  <Words>711</Words>
  <Characters>4059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Костева Л.В.</cp:lastModifiedBy>
  <cp:revision>14</cp:revision>
  <cp:lastPrinted>2012-05-15T09:34:00Z</cp:lastPrinted>
  <dcterms:created xsi:type="dcterms:W3CDTF">2011-12-18T19:25:00Z</dcterms:created>
  <dcterms:modified xsi:type="dcterms:W3CDTF">2012-05-15T09:36:00Z</dcterms:modified>
</cp:coreProperties>
</file>